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E" w:rsidRDefault="00D02E7E" w:rsidP="00254C82">
      <w:pPr>
        <w:rPr>
          <w:szCs w:val="28"/>
        </w:rPr>
      </w:pPr>
    </w:p>
    <w:p w:rsidR="00D02E7E" w:rsidRDefault="00D02E7E" w:rsidP="001D4543">
      <w:pPr>
        <w:pStyle w:val="ListParagraph1"/>
        <w:jc w:val="center"/>
        <w:rPr>
          <w:szCs w:val="28"/>
        </w:rPr>
      </w:pPr>
      <w:r>
        <w:rPr>
          <w:szCs w:val="28"/>
        </w:rPr>
        <w:t>Анализ  результатов  контрольного среза</w:t>
      </w:r>
    </w:p>
    <w:p w:rsidR="00D02E7E" w:rsidRDefault="00D02E7E" w:rsidP="001D4543">
      <w:pPr>
        <w:pStyle w:val="ListParagraph1"/>
        <w:jc w:val="center"/>
        <w:rPr>
          <w:szCs w:val="28"/>
        </w:rPr>
      </w:pPr>
      <w:r>
        <w:rPr>
          <w:szCs w:val="28"/>
        </w:rPr>
        <w:t xml:space="preserve">по </w:t>
      </w:r>
      <w:r w:rsidRPr="009908A6">
        <w:rPr>
          <w:szCs w:val="28"/>
          <w:u w:val="single"/>
        </w:rPr>
        <w:t>математике</w:t>
      </w:r>
      <w:r>
        <w:rPr>
          <w:szCs w:val="28"/>
        </w:rPr>
        <w:t xml:space="preserve">   учащихся </w:t>
      </w:r>
      <w:r>
        <w:rPr>
          <w:szCs w:val="28"/>
          <w:u w:val="single"/>
        </w:rPr>
        <w:t>7</w:t>
      </w:r>
      <w:r w:rsidRPr="00636A48">
        <w:rPr>
          <w:szCs w:val="28"/>
          <w:u w:val="single"/>
        </w:rPr>
        <w:t xml:space="preserve"> </w:t>
      </w:r>
      <w:r>
        <w:rPr>
          <w:szCs w:val="28"/>
        </w:rPr>
        <w:t>классов</w:t>
      </w:r>
    </w:p>
    <w:p w:rsidR="00D02E7E" w:rsidRDefault="00D02E7E" w:rsidP="001D4543">
      <w:pPr>
        <w:pStyle w:val="ListParagraph1"/>
        <w:jc w:val="center"/>
        <w:rPr>
          <w:szCs w:val="28"/>
        </w:rPr>
      </w:pPr>
      <w:r>
        <w:rPr>
          <w:szCs w:val="28"/>
        </w:rPr>
        <w:t>МОБУ «Старотёпловская ООШ» »</w:t>
      </w:r>
    </w:p>
    <w:p w:rsidR="00D02E7E" w:rsidRDefault="00D02E7E" w:rsidP="001D4543">
      <w:pPr>
        <w:pStyle w:val="ListParagraph1"/>
        <w:jc w:val="center"/>
        <w:rPr>
          <w:szCs w:val="28"/>
        </w:rPr>
      </w:pPr>
      <w:r>
        <w:rPr>
          <w:szCs w:val="28"/>
        </w:rPr>
        <w:t xml:space="preserve"> «11»  сентября 2014/15 уч.год</w:t>
      </w:r>
    </w:p>
    <w:p w:rsidR="00D02E7E" w:rsidRDefault="00D02E7E" w:rsidP="008B1CA6">
      <w:pPr>
        <w:jc w:val="center"/>
        <w:rPr>
          <w:szCs w:val="28"/>
        </w:rPr>
      </w:pPr>
      <w:r>
        <w:rPr>
          <w:szCs w:val="28"/>
        </w:rPr>
        <w:t xml:space="preserve">           Ф. И.О, учителя: Шмасранов Владислав Владимирович</w:t>
      </w:r>
    </w:p>
    <w:p w:rsidR="00D02E7E" w:rsidRDefault="00D02E7E" w:rsidP="00636A48">
      <w:pPr>
        <w:rPr>
          <w:szCs w:val="28"/>
        </w:rPr>
      </w:pPr>
      <w:r>
        <w:rPr>
          <w:szCs w:val="28"/>
        </w:rPr>
        <w:t xml:space="preserve">                        Образование:  высшее</w:t>
      </w:r>
    </w:p>
    <w:p w:rsidR="00D02E7E" w:rsidRDefault="00D02E7E" w:rsidP="00636A48">
      <w:pPr>
        <w:rPr>
          <w:szCs w:val="28"/>
        </w:rPr>
      </w:pPr>
      <w:r>
        <w:rPr>
          <w:szCs w:val="28"/>
        </w:rPr>
        <w:t xml:space="preserve">                        Стаж: 25</w:t>
      </w:r>
    </w:p>
    <w:p w:rsidR="00D02E7E" w:rsidRDefault="00D02E7E" w:rsidP="00636A48">
      <w:pPr>
        <w:rPr>
          <w:szCs w:val="28"/>
        </w:rPr>
      </w:pPr>
      <w:r>
        <w:rPr>
          <w:szCs w:val="28"/>
        </w:rPr>
        <w:t xml:space="preserve">                         Кв.категория:  2</w:t>
      </w:r>
    </w:p>
    <w:p w:rsidR="00D02E7E" w:rsidRPr="003F74A9" w:rsidRDefault="00D02E7E" w:rsidP="008B1CA6">
      <w:pPr>
        <w:jc w:val="center"/>
        <w:rPr>
          <w:sz w:val="16"/>
          <w:szCs w:val="16"/>
        </w:rPr>
      </w:pPr>
    </w:p>
    <w:p w:rsidR="00D02E7E" w:rsidRDefault="00D02E7E" w:rsidP="008B1CA6">
      <w:pPr>
        <w:jc w:val="center"/>
        <w:rPr>
          <w:sz w:val="22"/>
          <w:szCs w:val="22"/>
        </w:rPr>
      </w:pPr>
      <w:r w:rsidRPr="001D4543">
        <w:rPr>
          <w:sz w:val="24"/>
          <w:szCs w:val="24"/>
        </w:rPr>
        <w:t xml:space="preserve">УМК </w:t>
      </w:r>
      <w:r>
        <w:rPr>
          <w:sz w:val="22"/>
          <w:szCs w:val="22"/>
        </w:rPr>
        <w:t xml:space="preserve"> «Мордкович АГ»</w:t>
      </w:r>
    </w:p>
    <w:p w:rsidR="00D02E7E" w:rsidRDefault="00D02E7E" w:rsidP="00AC05A6">
      <w:pPr>
        <w:pStyle w:val="ListParagraph1"/>
        <w:rPr>
          <w:szCs w:val="28"/>
        </w:rPr>
      </w:pPr>
    </w:p>
    <w:p w:rsidR="00D02E7E" w:rsidRDefault="00D02E7E" w:rsidP="00AC05A6">
      <w:pPr>
        <w:pStyle w:val="ListParagraph1"/>
        <w:numPr>
          <w:ilvl w:val="0"/>
          <w:numId w:val="1"/>
        </w:numPr>
        <w:rPr>
          <w:szCs w:val="28"/>
        </w:rPr>
      </w:pPr>
      <w:r>
        <w:rPr>
          <w:szCs w:val="28"/>
        </w:rPr>
        <w:t>Общие  результаты  контрольного среза:</w:t>
      </w:r>
    </w:p>
    <w:p w:rsidR="00D02E7E" w:rsidRDefault="00D02E7E" w:rsidP="001D4543">
      <w:pPr>
        <w:pStyle w:val="ListParagraph1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1"/>
        <w:gridCol w:w="1675"/>
        <w:gridCol w:w="1251"/>
        <w:gridCol w:w="910"/>
        <w:gridCol w:w="1138"/>
        <w:gridCol w:w="910"/>
        <w:gridCol w:w="1673"/>
        <w:gridCol w:w="1155"/>
        <w:gridCol w:w="971"/>
      </w:tblGrid>
      <w:tr w:rsidR="00D02E7E" w:rsidTr="003B4AF2">
        <w:tc>
          <w:tcPr>
            <w:tcW w:w="102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уч-ся</w:t>
            </w:r>
          </w:p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675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125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910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138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910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673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1155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97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риска (кол-во уч-ся)</w:t>
            </w:r>
          </w:p>
        </w:tc>
      </w:tr>
      <w:tr w:rsidR="00D02E7E" w:rsidTr="003B4AF2">
        <w:tc>
          <w:tcPr>
            <w:tcW w:w="102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0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0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971" w:type="dxa"/>
          </w:tcPr>
          <w:p w:rsidR="00D02E7E" w:rsidRDefault="00D02E7E" w:rsidP="008B1CA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E7E" w:rsidRDefault="00D02E7E" w:rsidP="008B1CA6">
      <w:pPr>
        <w:pStyle w:val="ListParagraph1"/>
        <w:ind w:left="0"/>
        <w:rPr>
          <w:szCs w:val="28"/>
        </w:rPr>
      </w:pPr>
      <w:r>
        <w:rPr>
          <w:szCs w:val="28"/>
        </w:rPr>
        <w:t xml:space="preserve">               </w:t>
      </w:r>
    </w:p>
    <w:p w:rsidR="00D02E7E" w:rsidRDefault="00D02E7E" w:rsidP="00AC05A6">
      <w:pPr>
        <w:pStyle w:val="ListParagraph1"/>
        <w:numPr>
          <w:ilvl w:val="0"/>
          <w:numId w:val="1"/>
        </w:numPr>
        <w:rPr>
          <w:szCs w:val="28"/>
        </w:rPr>
      </w:pPr>
      <w:r>
        <w:rPr>
          <w:szCs w:val="28"/>
        </w:rPr>
        <w:t>Результаты  контрольного среза в разрезе каждого задания</w:t>
      </w:r>
    </w:p>
    <w:p w:rsidR="00D02E7E" w:rsidRDefault="00D02E7E" w:rsidP="005A3B27">
      <w:pPr>
        <w:pStyle w:val="ListParagraph1"/>
        <w:rPr>
          <w:szCs w:val="28"/>
        </w:rPr>
      </w:pPr>
    </w:p>
    <w:tbl>
      <w:tblPr>
        <w:tblW w:w="9840" w:type="dxa"/>
        <w:tblInd w:w="93" w:type="dxa"/>
        <w:tblLook w:val="00A0"/>
      </w:tblPr>
      <w:tblGrid>
        <w:gridCol w:w="1236"/>
        <w:gridCol w:w="474"/>
        <w:gridCol w:w="474"/>
        <w:gridCol w:w="510"/>
        <w:gridCol w:w="510"/>
        <w:gridCol w:w="436"/>
        <w:gridCol w:w="436"/>
        <w:gridCol w:w="457"/>
        <w:gridCol w:w="457"/>
        <w:gridCol w:w="457"/>
        <w:gridCol w:w="496"/>
        <w:gridCol w:w="475"/>
        <w:gridCol w:w="475"/>
        <w:gridCol w:w="475"/>
        <w:gridCol w:w="496"/>
        <w:gridCol w:w="492"/>
        <w:gridCol w:w="492"/>
        <w:gridCol w:w="492"/>
        <w:gridCol w:w="500"/>
      </w:tblGrid>
      <w:tr w:rsidR="00D02E7E" w:rsidRPr="005A3B27" w:rsidTr="005A3B27">
        <w:trPr>
          <w:trHeight w:val="30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Кол-во обуч-ся, писавших ВКР</w:t>
            </w:r>
          </w:p>
        </w:tc>
        <w:tc>
          <w:tcPr>
            <w:tcW w:w="860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 xml:space="preserve">Результаты выполнения заданий </w:t>
            </w:r>
            <w:r w:rsidRPr="005A3B27">
              <w:rPr>
                <w:sz w:val="22"/>
                <w:szCs w:val="22"/>
              </w:rPr>
              <w:t>(указать количество обуч-ся, выполнивших задание)</w:t>
            </w:r>
          </w:p>
        </w:tc>
      </w:tr>
      <w:tr w:rsidR="00D02E7E" w:rsidRPr="005A3B27" w:rsidTr="005A3B27">
        <w:trPr>
          <w:trHeight w:val="30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№1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№2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№3</w:t>
            </w:r>
          </w:p>
        </w:tc>
        <w:tc>
          <w:tcPr>
            <w:tcW w:w="18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№4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№5</w:t>
            </w: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№6</w:t>
            </w:r>
          </w:p>
        </w:tc>
      </w:tr>
      <w:tr w:rsidR="00D02E7E" w:rsidRPr="005A3B27" w:rsidTr="005A3B27">
        <w:trPr>
          <w:trHeight w:val="16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2б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не приступили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2б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не приступили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0б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1б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2б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02E7E" w:rsidRPr="005A3B27" w:rsidRDefault="00D02E7E" w:rsidP="005A3B27">
            <w:pPr>
              <w:jc w:val="center"/>
              <w:rPr>
                <w:b/>
                <w:bCs/>
                <w:sz w:val="22"/>
                <w:szCs w:val="22"/>
              </w:rPr>
            </w:pPr>
            <w:r w:rsidRPr="005A3B27">
              <w:rPr>
                <w:b/>
                <w:bCs/>
                <w:sz w:val="22"/>
                <w:szCs w:val="22"/>
              </w:rPr>
              <w:t>не приступили</w:t>
            </w:r>
          </w:p>
        </w:tc>
      </w:tr>
      <w:tr w:rsidR="00D02E7E" w:rsidRPr="005A3B27" w:rsidTr="005A3B27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E7E" w:rsidRPr="005A3B27" w:rsidRDefault="00D02E7E" w:rsidP="005A3B27">
            <w:pPr>
              <w:rPr>
                <w:sz w:val="22"/>
                <w:szCs w:val="22"/>
              </w:rPr>
            </w:pPr>
            <w:r w:rsidRPr="005A3B2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</w:tr>
    </w:tbl>
    <w:p w:rsidR="00D02E7E" w:rsidRDefault="00D02E7E" w:rsidP="005A3B27">
      <w:pPr>
        <w:pStyle w:val="ListParagraph1"/>
        <w:rPr>
          <w:szCs w:val="28"/>
        </w:rPr>
      </w:pPr>
    </w:p>
    <w:p w:rsidR="00D02E7E" w:rsidRDefault="00D02E7E" w:rsidP="00AC05A6">
      <w:pPr>
        <w:rPr>
          <w:sz w:val="18"/>
          <w:szCs w:val="18"/>
        </w:rPr>
      </w:pPr>
    </w:p>
    <w:p w:rsidR="00D02E7E" w:rsidRDefault="00D02E7E" w:rsidP="001D454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Типичные ошибки:  </w:t>
      </w:r>
    </w:p>
    <w:p w:rsidR="00D02E7E" w:rsidRDefault="00D02E7E" w:rsidP="00B8391D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Совместные действия с дробями</w:t>
      </w:r>
    </w:p>
    <w:p w:rsidR="00D02E7E" w:rsidRDefault="00D02E7E" w:rsidP="00B8391D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 на проценты</w:t>
      </w:r>
    </w:p>
    <w:p w:rsidR="00D02E7E" w:rsidRDefault="00D02E7E" w:rsidP="00B8391D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 на движение</w:t>
      </w:r>
    </w:p>
    <w:p w:rsidR="00D02E7E" w:rsidRDefault="00D02E7E" w:rsidP="001D454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Причины:</w:t>
      </w:r>
    </w:p>
    <w:p w:rsidR="00D02E7E" w:rsidRDefault="00D02E7E" w:rsidP="001D454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Недостаток усвоения  теоретической части программного  материала    </w:t>
      </w:r>
    </w:p>
    <w:p w:rsidR="00D02E7E" w:rsidRDefault="00D02E7E" w:rsidP="001D4543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2E7E" w:rsidRDefault="00D02E7E" w:rsidP="003F74A9">
      <w:pPr>
        <w:rPr>
          <w:sz w:val="24"/>
          <w:szCs w:val="24"/>
        </w:rPr>
      </w:pPr>
    </w:p>
    <w:p w:rsidR="00D02E7E" w:rsidRDefault="00D02E7E" w:rsidP="003F74A9">
      <w:pPr>
        <w:rPr>
          <w:sz w:val="24"/>
          <w:szCs w:val="24"/>
        </w:rPr>
      </w:pPr>
      <w:r w:rsidRPr="008B1CA6">
        <w:rPr>
          <w:sz w:val="24"/>
          <w:szCs w:val="24"/>
        </w:rPr>
        <w:t xml:space="preserve"> Учитель:</w:t>
      </w:r>
      <w:r>
        <w:rPr>
          <w:sz w:val="24"/>
          <w:szCs w:val="24"/>
        </w:rPr>
        <w:t>_______________________Шмаранов ВВ</w:t>
      </w:r>
    </w:p>
    <w:p w:rsidR="00D02E7E" w:rsidRDefault="00D02E7E" w:rsidP="003F74A9">
      <w:pPr>
        <w:rPr>
          <w:sz w:val="24"/>
          <w:szCs w:val="24"/>
        </w:rPr>
      </w:pPr>
    </w:p>
    <w:p w:rsidR="00D02E7E" w:rsidRDefault="00D02E7E" w:rsidP="003F74A9">
      <w:pPr>
        <w:rPr>
          <w:sz w:val="24"/>
          <w:szCs w:val="24"/>
        </w:rPr>
      </w:pPr>
    </w:p>
    <w:p w:rsidR="00D02E7E" w:rsidRDefault="00D02E7E" w:rsidP="003F74A9">
      <w:pPr>
        <w:rPr>
          <w:sz w:val="24"/>
          <w:szCs w:val="24"/>
        </w:rPr>
      </w:pPr>
    </w:p>
    <w:p w:rsidR="00D02E7E" w:rsidRDefault="00D02E7E" w:rsidP="003F74A9">
      <w:pPr>
        <w:rPr>
          <w:sz w:val="24"/>
          <w:szCs w:val="24"/>
        </w:rPr>
      </w:pPr>
    </w:p>
    <w:p w:rsidR="00D02E7E" w:rsidRPr="008B1CA6" w:rsidRDefault="00D02E7E" w:rsidP="003F74A9">
      <w:pPr>
        <w:rPr>
          <w:sz w:val="24"/>
          <w:szCs w:val="24"/>
        </w:rPr>
      </w:pPr>
    </w:p>
    <w:p w:rsidR="00D02E7E" w:rsidRDefault="00D02E7E" w:rsidP="003F74A9">
      <w:pPr>
        <w:tabs>
          <w:tab w:val="left" w:pos="2660"/>
        </w:tabs>
        <w:jc w:val="center"/>
        <w:rPr>
          <w:szCs w:val="28"/>
        </w:rPr>
      </w:pPr>
    </w:p>
    <w:p w:rsidR="00D02E7E" w:rsidRDefault="00D02E7E" w:rsidP="003F74A9">
      <w:pPr>
        <w:tabs>
          <w:tab w:val="left" w:pos="2660"/>
        </w:tabs>
        <w:jc w:val="center"/>
        <w:rPr>
          <w:szCs w:val="28"/>
        </w:rPr>
      </w:pPr>
    </w:p>
    <w:p w:rsidR="00D02E7E" w:rsidRDefault="00D02E7E" w:rsidP="00892FD3">
      <w:pPr>
        <w:tabs>
          <w:tab w:val="left" w:pos="2660"/>
        </w:tabs>
        <w:jc w:val="right"/>
        <w:rPr>
          <w:szCs w:val="28"/>
        </w:rPr>
      </w:pPr>
      <w:r>
        <w:rPr>
          <w:szCs w:val="28"/>
        </w:rPr>
        <w:t>Приказ РОО от 08.09.2014 № 292</w:t>
      </w:r>
    </w:p>
    <w:p w:rsidR="00D02E7E" w:rsidRDefault="00D02E7E" w:rsidP="003F74A9">
      <w:pPr>
        <w:tabs>
          <w:tab w:val="left" w:pos="2660"/>
        </w:tabs>
        <w:jc w:val="center"/>
        <w:rPr>
          <w:szCs w:val="28"/>
        </w:rPr>
      </w:pPr>
    </w:p>
    <w:p w:rsidR="00D02E7E" w:rsidRDefault="00D02E7E" w:rsidP="002346DA">
      <w:pPr>
        <w:tabs>
          <w:tab w:val="left" w:pos="2660"/>
        </w:tabs>
        <w:jc w:val="center"/>
        <w:rPr>
          <w:szCs w:val="28"/>
        </w:rPr>
      </w:pPr>
      <w:r>
        <w:rPr>
          <w:szCs w:val="28"/>
        </w:rPr>
        <w:t>Протокол №___</w:t>
      </w:r>
    </w:p>
    <w:p w:rsidR="00D02E7E" w:rsidRDefault="00D02E7E" w:rsidP="003F74A9">
      <w:pPr>
        <w:tabs>
          <w:tab w:val="left" w:pos="2660"/>
        </w:tabs>
        <w:jc w:val="center"/>
        <w:rPr>
          <w:szCs w:val="28"/>
        </w:rPr>
      </w:pPr>
      <w:r>
        <w:rPr>
          <w:szCs w:val="28"/>
        </w:rPr>
        <w:t xml:space="preserve">контрольного среза по    </w:t>
      </w:r>
      <w:r w:rsidRPr="009908A6">
        <w:rPr>
          <w:szCs w:val="28"/>
          <w:u w:val="single"/>
        </w:rPr>
        <w:t xml:space="preserve"> математике</w:t>
      </w:r>
      <w:r>
        <w:rPr>
          <w:szCs w:val="28"/>
        </w:rPr>
        <w:t xml:space="preserve">     учащихся  </w:t>
      </w:r>
      <w:r>
        <w:rPr>
          <w:szCs w:val="28"/>
          <w:u w:val="single"/>
        </w:rPr>
        <w:t>7</w:t>
      </w:r>
      <w:r>
        <w:rPr>
          <w:szCs w:val="28"/>
        </w:rPr>
        <w:t xml:space="preserve">  класса</w:t>
      </w:r>
    </w:p>
    <w:p w:rsidR="00D02E7E" w:rsidRPr="003F74A9" w:rsidRDefault="00D02E7E" w:rsidP="003F74A9">
      <w:pPr>
        <w:tabs>
          <w:tab w:val="left" w:pos="2660"/>
        </w:tabs>
        <w:rPr>
          <w:sz w:val="16"/>
          <w:szCs w:val="16"/>
        </w:rPr>
      </w:pPr>
    </w:p>
    <w:p w:rsidR="00D02E7E" w:rsidRDefault="00D02E7E" w:rsidP="003F74A9">
      <w:pPr>
        <w:jc w:val="center"/>
        <w:rPr>
          <w:szCs w:val="28"/>
        </w:rPr>
      </w:pPr>
      <w:r>
        <w:rPr>
          <w:szCs w:val="28"/>
        </w:rPr>
        <w:t>МОБУ «Старотёпловская ООШ»</w:t>
      </w:r>
    </w:p>
    <w:p w:rsidR="00D02E7E" w:rsidRDefault="00D02E7E" w:rsidP="003F74A9">
      <w:pPr>
        <w:jc w:val="center"/>
        <w:rPr>
          <w:szCs w:val="28"/>
        </w:rPr>
      </w:pPr>
      <w:r>
        <w:rPr>
          <w:szCs w:val="28"/>
        </w:rPr>
        <w:t>Дата проведения экзамена: 11.09.14</w:t>
      </w:r>
    </w:p>
    <w:p w:rsidR="00D02E7E" w:rsidRDefault="00D02E7E" w:rsidP="003F74A9">
      <w:pPr>
        <w:jc w:val="center"/>
        <w:rPr>
          <w:szCs w:val="28"/>
        </w:rPr>
      </w:pPr>
      <w:r>
        <w:rPr>
          <w:szCs w:val="28"/>
        </w:rPr>
        <w:t>Ф. И.О. учителя:  Шмаранов Владислав Владимирович</w:t>
      </w:r>
    </w:p>
    <w:p w:rsidR="00D02E7E" w:rsidRDefault="00D02E7E" w:rsidP="003F74A9">
      <w:pPr>
        <w:rPr>
          <w:szCs w:val="28"/>
        </w:rPr>
      </w:pPr>
      <w:r>
        <w:rPr>
          <w:szCs w:val="28"/>
        </w:rPr>
        <w:t xml:space="preserve">                             </w:t>
      </w:r>
    </w:p>
    <w:p w:rsidR="00D02E7E" w:rsidRDefault="00D02E7E" w:rsidP="003F74A9">
      <w:pPr>
        <w:rPr>
          <w:szCs w:val="28"/>
        </w:rPr>
      </w:pPr>
      <w:r>
        <w:rPr>
          <w:szCs w:val="28"/>
        </w:rPr>
        <w:t>Количество учащихся по списку:   2</w:t>
      </w:r>
    </w:p>
    <w:p w:rsidR="00D02E7E" w:rsidRDefault="00D02E7E" w:rsidP="003F74A9">
      <w:pPr>
        <w:rPr>
          <w:szCs w:val="28"/>
        </w:rPr>
      </w:pPr>
      <w:r>
        <w:rPr>
          <w:szCs w:val="28"/>
        </w:rPr>
        <w:t>Количество учащихся, выполнявших работу:   2</w:t>
      </w:r>
    </w:p>
    <w:tbl>
      <w:tblPr>
        <w:tblpPr w:leftFromText="180" w:rightFromText="180" w:vertAnchor="text" w:horzAnchor="margin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895"/>
        <w:gridCol w:w="3502"/>
      </w:tblGrid>
      <w:tr w:rsidR="00D02E7E" w:rsidTr="002D116E">
        <w:trPr>
          <w:trHeight w:val="517"/>
        </w:trPr>
        <w:tc>
          <w:tcPr>
            <w:tcW w:w="2628" w:type="dxa"/>
          </w:tcPr>
          <w:p w:rsidR="00D02E7E" w:rsidRPr="002D116E" w:rsidRDefault="00D02E7E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Кол-во уч-ся, не принявших участие</w:t>
            </w:r>
          </w:p>
        </w:tc>
        <w:tc>
          <w:tcPr>
            <w:tcW w:w="3895" w:type="dxa"/>
          </w:tcPr>
          <w:p w:rsidR="00D02E7E" w:rsidRPr="002D116E" w:rsidRDefault="00D02E7E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ФИО уч-ся</w:t>
            </w:r>
          </w:p>
        </w:tc>
        <w:tc>
          <w:tcPr>
            <w:tcW w:w="3502" w:type="dxa"/>
          </w:tcPr>
          <w:p w:rsidR="00D02E7E" w:rsidRPr="002D116E" w:rsidRDefault="00D02E7E" w:rsidP="002D116E">
            <w:pPr>
              <w:jc w:val="center"/>
              <w:rPr>
                <w:b/>
                <w:sz w:val="22"/>
                <w:szCs w:val="22"/>
              </w:rPr>
            </w:pPr>
            <w:r w:rsidRPr="002D116E">
              <w:rPr>
                <w:b/>
                <w:sz w:val="22"/>
                <w:szCs w:val="22"/>
              </w:rPr>
              <w:t>Причина (болезнь, 7-8 вид и т.д.)</w:t>
            </w:r>
          </w:p>
        </w:tc>
      </w:tr>
      <w:tr w:rsidR="00D02E7E" w:rsidRPr="002D116E" w:rsidTr="002D116E">
        <w:trPr>
          <w:trHeight w:val="332"/>
        </w:trPr>
        <w:tc>
          <w:tcPr>
            <w:tcW w:w="2628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  <w:tc>
          <w:tcPr>
            <w:tcW w:w="3895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  <w:tc>
          <w:tcPr>
            <w:tcW w:w="3502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</w:tr>
      <w:tr w:rsidR="00D02E7E" w:rsidRPr="002D116E" w:rsidTr="002D116E">
        <w:trPr>
          <w:trHeight w:val="332"/>
        </w:trPr>
        <w:tc>
          <w:tcPr>
            <w:tcW w:w="2628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  <w:tc>
          <w:tcPr>
            <w:tcW w:w="3895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  <w:tc>
          <w:tcPr>
            <w:tcW w:w="3502" w:type="dxa"/>
          </w:tcPr>
          <w:p w:rsidR="00D02E7E" w:rsidRPr="002D116E" w:rsidRDefault="00D02E7E" w:rsidP="002D116E">
            <w:pPr>
              <w:jc w:val="center"/>
              <w:rPr>
                <w:szCs w:val="28"/>
              </w:rPr>
            </w:pPr>
          </w:p>
        </w:tc>
      </w:tr>
    </w:tbl>
    <w:p w:rsidR="00D02E7E" w:rsidRDefault="00D02E7E" w:rsidP="003F74A9">
      <w:pPr>
        <w:jc w:val="center"/>
        <w:rPr>
          <w:szCs w:val="28"/>
        </w:rPr>
      </w:pPr>
    </w:p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  <w:r>
        <w:rPr>
          <w:szCs w:val="28"/>
        </w:rPr>
        <w:t>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53"/>
        <w:gridCol w:w="5872"/>
        <w:gridCol w:w="1527"/>
        <w:gridCol w:w="1568"/>
      </w:tblGrid>
      <w:tr w:rsidR="00D02E7E">
        <w:trPr>
          <w:trHeight w:val="412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№ п/п</w:t>
            </w:r>
          </w:p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Ф.И.О. учащегося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Оценка</w:t>
            </w:r>
          </w:p>
          <w:p w:rsidR="00D02E7E" w:rsidRPr="003F74A9" w:rsidRDefault="00D02E7E" w:rsidP="003F74A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F74A9">
              <w:rPr>
                <w:b/>
                <w:sz w:val="22"/>
                <w:szCs w:val="22"/>
                <w:lang w:eastAsia="en-US"/>
              </w:rPr>
              <w:t>на срезе</w:t>
            </w:r>
          </w:p>
        </w:tc>
      </w:tr>
      <w:tr w:rsidR="00D02E7E">
        <w:trPr>
          <w:trHeight w:val="17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Кузьмин Александр Викторович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Чернова Татьяна Андреевна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7.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8.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9.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10.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14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F74A9">
              <w:rPr>
                <w:sz w:val="22"/>
                <w:szCs w:val="22"/>
                <w:lang w:val="en-US" w:eastAsia="en-US"/>
              </w:rPr>
              <w:t>11.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 w:rsidRPr="003F74A9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  <w:tr w:rsidR="00D02E7E">
        <w:trPr>
          <w:trHeight w:val="13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Pr="003F74A9" w:rsidRDefault="00D02E7E" w:rsidP="003F74A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7E" w:rsidRDefault="00D02E7E" w:rsidP="003F74A9">
            <w:pPr>
              <w:rPr>
                <w:szCs w:val="28"/>
                <w:lang w:eastAsia="en-US"/>
              </w:rPr>
            </w:pPr>
          </w:p>
        </w:tc>
      </w:tr>
    </w:tbl>
    <w:p w:rsidR="00D02E7E" w:rsidRDefault="00D02E7E" w:rsidP="003F74A9">
      <w:pPr>
        <w:rPr>
          <w:szCs w:val="28"/>
        </w:rPr>
      </w:pPr>
    </w:p>
    <w:p w:rsidR="00D02E7E" w:rsidRDefault="00D02E7E" w:rsidP="003F74A9">
      <w:pPr>
        <w:rPr>
          <w:szCs w:val="28"/>
        </w:rPr>
      </w:pPr>
      <w:r>
        <w:rPr>
          <w:szCs w:val="28"/>
        </w:rPr>
        <w:t>Директор  ( зам.директора) ОО: _________________Шмаранов ВВ</w:t>
      </w:r>
    </w:p>
    <w:p w:rsidR="00D02E7E" w:rsidRDefault="00D02E7E" w:rsidP="003F74A9">
      <w:pPr>
        <w:rPr>
          <w:szCs w:val="28"/>
        </w:rPr>
      </w:pPr>
      <w:r>
        <w:rPr>
          <w:szCs w:val="28"/>
        </w:rPr>
        <w:t>Учитель:___________Шмаранов ВВ</w:t>
      </w:r>
    </w:p>
    <w:p w:rsidR="00D02E7E" w:rsidRDefault="00D02E7E" w:rsidP="003F74A9"/>
    <w:sectPr w:rsidR="00D02E7E" w:rsidSect="001D4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15B81"/>
    <w:multiLevelType w:val="hybridMultilevel"/>
    <w:tmpl w:val="2D00B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5CF0452"/>
    <w:multiLevelType w:val="hybridMultilevel"/>
    <w:tmpl w:val="EF8C6F92"/>
    <w:lvl w:ilvl="0" w:tplc="5BF05BB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5A6"/>
    <w:rsid w:val="000F2FDC"/>
    <w:rsid w:val="00131D44"/>
    <w:rsid w:val="001972A0"/>
    <w:rsid w:val="001D4543"/>
    <w:rsid w:val="002346DA"/>
    <w:rsid w:val="00254C82"/>
    <w:rsid w:val="00256EF9"/>
    <w:rsid w:val="002D116E"/>
    <w:rsid w:val="002F2851"/>
    <w:rsid w:val="0037005C"/>
    <w:rsid w:val="0037187A"/>
    <w:rsid w:val="003B4AF2"/>
    <w:rsid w:val="003C353B"/>
    <w:rsid w:val="003E378E"/>
    <w:rsid w:val="003F74A9"/>
    <w:rsid w:val="004120BB"/>
    <w:rsid w:val="004446A9"/>
    <w:rsid w:val="00521C53"/>
    <w:rsid w:val="005A3B27"/>
    <w:rsid w:val="005D0AE8"/>
    <w:rsid w:val="00602341"/>
    <w:rsid w:val="00620143"/>
    <w:rsid w:val="00636A48"/>
    <w:rsid w:val="00785575"/>
    <w:rsid w:val="00786408"/>
    <w:rsid w:val="00812606"/>
    <w:rsid w:val="00892FD3"/>
    <w:rsid w:val="008B1CA6"/>
    <w:rsid w:val="008B2184"/>
    <w:rsid w:val="008D29DA"/>
    <w:rsid w:val="00934D53"/>
    <w:rsid w:val="009908A6"/>
    <w:rsid w:val="00A51B4C"/>
    <w:rsid w:val="00AB163F"/>
    <w:rsid w:val="00AC05A6"/>
    <w:rsid w:val="00AF2BDF"/>
    <w:rsid w:val="00B06ED2"/>
    <w:rsid w:val="00B747AC"/>
    <w:rsid w:val="00B8391D"/>
    <w:rsid w:val="00BD6929"/>
    <w:rsid w:val="00C2593B"/>
    <w:rsid w:val="00D02E7E"/>
    <w:rsid w:val="00DF7F30"/>
    <w:rsid w:val="00E62FFF"/>
    <w:rsid w:val="00ED0662"/>
    <w:rsid w:val="00F0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5A6"/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AC05A6"/>
    <w:pPr>
      <w:ind w:left="720"/>
    </w:pPr>
  </w:style>
  <w:style w:type="paragraph" w:styleId="NoSpacing">
    <w:name w:val="No Spacing"/>
    <w:uiPriority w:val="99"/>
    <w:qFormat/>
    <w:rsid w:val="001D4543"/>
    <w:rPr>
      <w:rFonts w:ascii="Calibri" w:hAnsi="Calibri"/>
    </w:rPr>
  </w:style>
  <w:style w:type="table" w:styleId="TableGrid">
    <w:name w:val="Table Grid"/>
    <w:basedOn w:val="TableNormal"/>
    <w:uiPriority w:val="99"/>
    <w:rsid w:val="001D45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323</Words>
  <Characters>1845</Characters>
  <Application>Microsoft Office Outlook</Application>
  <DocSecurity>0</DocSecurity>
  <Lines>0</Lines>
  <Paragraphs>0</Paragraphs>
  <ScaleCrop>false</ScaleCrop>
  <Company>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</dc:creator>
  <cp:keywords/>
  <dc:description/>
  <cp:lastModifiedBy>пользователь</cp:lastModifiedBy>
  <cp:revision>3</cp:revision>
  <dcterms:created xsi:type="dcterms:W3CDTF">2014-09-15T06:37:00Z</dcterms:created>
  <dcterms:modified xsi:type="dcterms:W3CDTF">2005-12-31T23:33:00Z</dcterms:modified>
</cp:coreProperties>
</file>